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F9" w:rsidRPr="00E62F42" w:rsidRDefault="00656FF9" w:rsidP="00996DE9">
      <w:pPr>
        <w:jc w:val="center"/>
        <w:rPr>
          <w:sz w:val="26"/>
        </w:rPr>
      </w:pPr>
      <w:r w:rsidRPr="00E62F42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994649" r:id="rId6"/>
        </w:object>
      </w:r>
    </w:p>
    <w:p w:rsidR="00656FF9" w:rsidRPr="00E62F42" w:rsidRDefault="00656FF9" w:rsidP="00996DE9">
      <w:pPr>
        <w:pStyle w:val="Caption"/>
        <w:rPr>
          <w:noProof w:val="0"/>
          <w:sz w:val="30"/>
        </w:rPr>
      </w:pPr>
      <w:r w:rsidRPr="00E62F42">
        <w:rPr>
          <w:noProof w:val="0"/>
          <w:sz w:val="30"/>
        </w:rPr>
        <w:t>УКРАЇНА</w:t>
      </w:r>
    </w:p>
    <w:p w:rsidR="00656FF9" w:rsidRPr="00E62F42" w:rsidRDefault="00656FF9" w:rsidP="00996DE9">
      <w:pPr>
        <w:pStyle w:val="Caption"/>
        <w:rPr>
          <w:noProof w:val="0"/>
          <w:sz w:val="28"/>
          <w:szCs w:val="28"/>
        </w:rPr>
      </w:pPr>
      <w:r w:rsidRPr="00E62F42">
        <w:rPr>
          <w:noProof w:val="0"/>
          <w:sz w:val="28"/>
          <w:szCs w:val="28"/>
        </w:rPr>
        <w:t>Пологівська районна рада</w:t>
      </w:r>
    </w:p>
    <w:p w:rsidR="00656FF9" w:rsidRPr="00E62F42" w:rsidRDefault="00656FF9" w:rsidP="00996DE9">
      <w:pPr>
        <w:jc w:val="center"/>
        <w:rPr>
          <w:b/>
          <w:i/>
          <w:sz w:val="28"/>
        </w:rPr>
      </w:pPr>
      <w:r w:rsidRPr="00E62F42">
        <w:rPr>
          <w:b/>
          <w:i/>
          <w:sz w:val="28"/>
        </w:rPr>
        <w:t>Запорізької області</w:t>
      </w:r>
    </w:p>
    <w:p w:rsidR="00656FF9" w:rsidRPr="00E62F42" w:rsidRDefault="00656FF9" w:rsidP="00996DE9">
      <w:pPr>
        <w:jc w:val="center"/>
        <w:rPr>
          <w:b/>
          <w:i/>
          <w:sz w:val="28"/>
        </w:rPr>
      </w:pPr>
      <w:r w:rsidRPr="00E62F42">
        <w:rPr>
          <w:b/>
          <w:i/>
          <w:sz w:val="28"/>
        </w:rPr>
        <w:t>сьомого скликання</w:t>
      </w:r>
    </w:p>
    <w:p w:rsidR="00656FF9" w:rsidRPr="00E62F42" w:rsidRDefault="00656FF9" w:rsidP="00996DE9">
      <w:pPr>
        <w:jc w:val="center"/>
        <w:rPr>
          <w:b/>
          <w:i/>
          <w:sz w:val="28"/>
        </w:rPr>
      </w:pPr>
      <w:r w:rsidRPr="00E62F42">
        <w:rPr>
          <w:b/>
          <w:i/>
          <w:sz w:val="28"/>
        </w:rPr>
        <w:t>п’ятдесята позачергова сесія</w:t>
      </w:r>
    </w:p>
    <w:p w:rsidR="00656FF9" w:rsidRPr="00E62F42" w:rsidRDefault="00656FF9" w:rsidP="00996DE9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656FF9" w:rsidRPr="00E62F42" w:rsidRDefault="00656FF9" w:rsidP="00996DE9">
      <w:pPr>
        <w:pStyle w:val="Heading1"/>
        <w:rPr>
          <w:rFonts w:ascii="Times New Roman" w:hAnsi="Times New Roman"/>
          <w:b/>
          <w:i/>
        </w:rPr>
      </w:pPr>
      <w:r w:rsidRPr="00E62F42">
        <w:rPr>
          <w:rFonts w:ascii="Times New Roman" w:hAnsi="Times New Roman"/>
          <w:b/>
          <w:i/>
        </w:rPr>
        <w:t>Р і ш е н н я</w:t>
      </w:r>
    </w:p>
    <w:p w:rsidR="00656FF9" w:rsidRPr="00E62F42" w:rsidRDefault="00656FF9" w:rsidP="00996DE9">
      <w:pPr>
        <w:rPr>
          <w:i/>
          <w:szCs w:val="28"/>
        </w:rPr>
      </w:pPr>
    </w:p>
    <w:p w:rsidR="00656FF9" w:rsidRPr="00E62F42" w:rsidRDefault="00656FF9" w:rsidP="00E62F42">
      <w:pPr>
        <w:rPr>
          <w:sz w:val="28"/>
          <w:szCs w:val="28"/>
          <w:u w:val="single"/>
        </w:rPr>
      </w:pPr>
      <w:r w:rsidRPr="00E62F42">
        <w:rPr>
          <w:sz w:val="28"/>
          <w:szCs w:val="28"/>
        </w:rPr>
        <w:t>18 червня 2020 року                                                                                          №</w:t>
      </w:r>
      <w:r w:rsidRPr="00E62F42">
        <w:rPr>
          <w:sz w:val="28"/>
          <w:szCs w:val="28"/>
          <w:u w:val="single"/>
        </w:rPr>
        <w:t xml:space="preserve">   9 </w:t>
      </w:r>
    </w:p>
    <w:p w:rsidR="00656FF9" w:rsidRPr="00E62F42" w:rsidRDefault="00656FF9" w:rsidP="00996DE9">
      <w:pPr>
        <w:jc w:val="both"/>
      </w:pPr>
    </w:p>
    <w:p w:rsidR="00656FF9" w:rsidRPr="00E62F42" w:rsidRDefault="00656FF9" w:rsidP="00996DE9">
      <w:pPr>
        <w:jc w:val="both"/>
        <w:rPr>
          <w:sz w:val="28"/>
          <w:szCs w:val="28"/>
        </w:rPr>
      </w:pPr>
      <w:r w:rsidRPr="00E62F42">
        <w:rPr>
          <w:sz w:val="28"/>
          <w:szCs w:val="28"/>
        </w:rPr>
        <w:t xml:space="preserve">Про укладання строкового трудового договору з Діденком О.В. </w:t>
      </w:r>
    </w:p>
    <w:p w:rsidR="00656FF9" w:rsidRPr="00E62F42" w:rsidRDefault="00656FF9" w:rsidP="00996DE9">
      <w:pPr>
        <w:jc w:val="both"/>
        <w:rPr>
          <w:sz w:val="28"/>
          <w:szCs w:val="28"/>
        </w:rPr>
      </w:pPr>
    </w:p>
    <w:p w:rsidR="00656FF9" w:rsidRPr="00E62F42" w:rsidRDefault="00656FF9" w:rsidP="00996DE9">
      <w:pPr>
        <w:jc w:val="both"/>
        <w:rPr>
          <w:sz w:val="28"/>
          <w:szCs w:val="28"/>
        </w:rPr>
      </w:pPr>
    </w:p>
    <w:p w:rsidR="00656FF9" w:rsidRPr="00E62F42" w:rsidRDefault="00656FF9" w:rsidP="00996DE9">
      <w:pPr>
        <w:jc w:val="both"/>
        <w:rPr>
          <w:sz w:val="28"/>
          <w:szCs w:val="28"/>
        </w:rPr>
      </w:pPr>
      <w:r w:rsidRPr="00E62F42">
        <w:rPr>
          <w:sz w:val="28"/>
          <w:szCs w:val="28"/>
        </w:rPr>
        <w:tab/>
        <w:t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 КУ «Тарасівська ЗОШ I-II ступенів» Пологівської районної ради Запорізької  області, Пологівська районна рада Запорізької області вирішила:</w:t>
      </w:r>
    </w:p>
    <w:p w:rsidR="00656FF9" w:rsidRPr="00E62F42" w:rsidRDefault="00656FF9" w:rsidP="00996DE9">
      <w:pPr>
        <w:jc w:val="both"/>
        <w:rPr>
          <w:sz w:val="28"/>
          <w:szCs w:val="28"/>
        </w:rPr>
      </w:pPr>
      <w:r w:rsidRPr="00E62F42">
        <w:rPr>
          <w:sz w:val="28"/>
          <w:szCs w:val="28"/>
        </w:rPr>
        <w:t xml:space="preserve"> </w:t>
      </w:r>
    </w:p>
    <w:p w:rsidR="00656FF9" w:rsidRPr="00E62F42" w:rsidRDefault="00656FF9" w:rsidP="00EC7F60">
      <w:pPr>
        <w:ind w:firstLine="708"/>
        <w:jc w:val="both"/>
        <w:rPr>
          <w:sz w:val="28"/>
          <w:szCs w:val="28"/>
        </w:rPr>
      </w:pPr>
      <w:r w:rsidRPr="00E62F42">
        <w:rPr>
          <w:sz w:val="28"/>
          <w:szCs w:val="28"/>
        </w:rPr>
        <w:t xml:space="preserve">1. Укласти строковий  трудовий договір строком на 6 років з 01 липня 2020 року без проведення конкурсу з Діденком Олександром Васильовичем, директором комунальної установи «Тарасівська загальноосвітня школа I-II ступенів» Пологівської районної ради Запорізької  області. </w:t>
      </w:r>
    </w:p>
    <w:p w:rsidR="00656FF9" w:rsidRPr="00E62F42" w:rsidRDefault="00656FF9" w:rsidP="00EC7F60">
      <w:pPr>
        <w:ind w:firstLine="708"/>
        <w:jc w:val="both"/>
        <w:rPr>
          <w:sz w:val="28"/>
          <w:szCs w:val="28"/>
        </w:rPr>
      </w:pPr>
      <w:r w:rsidRPr="00E62F42">
        <w:rPr>
          <w:sz w:val="28"/>
          <w:szCs w:val="28"/>
        </w:rPr>
        <w:t>2. Доручити голові районної ради Покутньому О.П.  укласти з 01 липня 2020 року строковий трудовий договір (у формі контракту) з директором    школи  (за згодою)  Діденком О.В.</w:t>
      </w:r>
    </w:p>
    <w:p w:rsidR="00656FF9" w:rsidRPr="00E62F42" w:rsidRDefault="00656FF9" w:rsidP="00EC7F60">
      <w:pPr>
        <w:ind w:firstLine="708"/>
        <w:jc w:val="both"/>
        <w:rPr>
          <w:sz w:val="28"/>
          <w:szCs w:val="28"/>
        </w:rPr>
      </w:pPr>
      <w:r w:rsidRPr="00E62F42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656FF9" w:rsidRPr="00E62F42" w:rsidRDefault="00656FF9" w:rsidP="00EC7F60">
      <w:pPr>
        <w:ind w:firstLine="708"/>
        <w:jc w:val="both"/>
        <w:rPr>
          <w:sz w:val="28"/>
          <w:szCs w:val="28"/>
        </w:rPr>
      </w:pPr>
      <w:r w:rsidRPr="00E62F42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656FF9" w:rsidRPr="00E62F42" w:rsidRDefault="00656FF9" w:rsidP="00996DE9">
      <w:pPr>
        <w:jc w:val="both"/>
        <w:rPr>
          <w:sz w:val="28"/>
          <w:szCs w:val="28"/>
        </w:rPr>
      </w:pPr>
    </w:p>
    <w:p w:rsidR="00656FF9" w:rsidRPr="00E62F42" w:rsidRDefault="00656FF9" w:rsidP="00996DE9">
      <w:pPr>
        <w:jc w:val="both"/>
        <w:rPr>
          <w:sz w:val="28"/>
          <w:szCs w:val="28"/>
        </w:rPr>
      </w:pPr>
    </w:p>
    <w:p w:rsidR="00656FF9" w:rsidRPr="00E62F42" w:rsidRDefault="00656FF9" w:rsidP="00E62F42">
      <w:pPr>
        <w:jc w:val="both"/>
        <w:rPr>
          <w:sz w:val="28"/>
          <w:szCs w:val="28"/>
        </w:rPr>
      </w:pPr>
      <w:r w:rsidRPr="00E62F42">
        <w:rPr>
          <w:sz w:val="28"/>
          <w:szCs w:val="28"/>
        </w:rPr>
        <w:t>Заступник голови ради</w:t>
      </w:r>
      <w:r w:rsidRPr="00E62F42">
        <w:rPr>
          <w:sz w:val="28"/>
          <w:szCs w:val="28"/>
        </w:rPr>
        <w:tab/>
      </w:r>
      <w:r w:rsidRPr="00E62F42">
        <w:rPr>
          <w:sz w:val="28"/>
          <w:szCs w:val="28"/>
        </w:rPr>
        <w:tab/>
      </w:r>
      <w:r w:rsidRPr="00E62F42">
        <w:rPr>
          <w:sz w:val="28"/>
          <w:szCs w:val="28"/>
        </w:rPr>
        <w:tab/>
      </w:r>
      <w:r w:rsidRPr="00E62F42">
        <w:rPr>
          <w:sz w:val="28"/>
          <w:szCs w:val="28"/>
        </w:rPr>
        <w:tab/>
      </w:r>
      <w:r w:rsidRPr="00E62F42">
        <w:rPr>
          <w:sz w:val="28"/>
          <w:szCs w:val="28"/>
        </w:rPr>
        <w:tab/>
      </w:r>
      <w:r w:rsidRPr="00E62F42">
        <w:rPr>
          <w:sz w:val="28"/>
          <w:szCs w:val="28"/>
        </w:rPr>
        <w:tab/>
        <w:t xml:space="preserve">                  І.О.Шевченко</w:t>
      </w:r>
    </w:p>
    <w:p w:rsidR="00656FF9" w:rsidRPr="00E62F42" w:rsidRDefault="00656FF9" w:rsidP="00996DE9">
      <w:pPr>
        <w:jc w:val="both"/>
        <w:rPr>
          <w:sz w:val="28"/>
          <w:szCs w:val="28"/>
        </w:rPr>
      </w:pPr>
    </w:p>
    <w:sectPr w:rsidR="00656FF9" w:rsidRPr="00E62F42" w:rsidSect="00ED5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DE9"/>
    <w:rsid w:val="00067F56"/>
    <w:rsid w:val="000C2EA4"/>
    <w:rsid w:val="001341B2"/>
    <w:rsid w:val="001B703F"/>
    <w:rsid w:val="00253B66"/>
    <w:rsid w:val="003066E2"/>
    <w:rsid w:val="00337296"/>
    <w:rsid w:val="00384169"/>
    <w:rsid w:val="003B606C"/>
    <w:rsid w:val="004A686F"/>
    <w:rsid w:val="004F4D45"/>
    <w:rsid w:val="005F5EBB"/>
    <w:rsid w:val="00656FF9"/>
    <w:rsid w:val="007E1442"/>
    <w:rsid w:val="007E484C"/>
    <w:rsid w:val="00850D43"/>
    <w:rsid w:val="008B23B0"/>
    <w:rsid w:val="008F4541"/>
    <w:rsid w:val="00942B20"/>
    <w:rsid w:val="00996DE9"/>
    <w:rsid w:val="00A33E28"/>
    <w:rsid w:val="00B15B68"/>
    <w:rsid w:val="00B1772C"/>
    <w:rsid w:val="00C82BB5"/>
    <w:rsid w:val="00CA02FA"/>
    <w:rsid w:val="00CB62D1"/>
    <w:rsid w:val="00CD270E"/>
    <w:rsid w:val="00D34EB5"/>
    <w:rsid w:val="00D555FC"/>
    <w:rsid w:val="00E62F42"/>
    <w:rsid w:val="00E64120"/>
    <w:rsid w:val="00EC7F60"/>
    <w:rsid w:val="00ED5003"/>
    <w:rsid w:val="00ED5077"/>
    <w:rsid w:val="00F117DC"/>
    <w:rsid w:val="00FB78C0"/>
    <w:rsid w:val="00FC5DA3"/>
    <w:rsid w:val="00FF1635"/>
    <w:rsid w:val="00FF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DE9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6DE9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6DE9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96DE9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996D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E4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84C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992</Words>
  <Characters>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2020-06-18T11:10:00Z</cp:lastPrinted>
  <dcterms:created xsi:type="dcterms:W3CDTF">2020-06-11T11:23:00Z</dcterms:created>
  <dcterms:modified xsi:type="dcterms:W3CDTF">2020-06-18T11:11:00Z</dcterms:modified>
</cp:coreProperties>
</file>